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C6A" w:rsidRPr="00E960BB" w:rsidRDefault="00CD6897" w:rsidP="00260C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60C6A">
        <w:rPr>
          <w:rFonts w:ascii="Corbel" w:hAnsi="Corbel"/>
          <w:bCs/>
          <w:i/>
        </w:rPr>
        <w:t>Załącznik nr 1.5 do Zarządzenia Rektora UR  nr 61/2025</w:t>
      </w:r>
    </w:p>
    <w:p w:rsidR="00260C6A" w:rsidRPr="009C54AE" w:rsidRDefault="00260C6A" w:rsidP="00260C6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60C6A" w:rsidRPr="009C54AE" w:rsidRDefault="00260C6A" w:rsidP="00260C6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260C6A" w:rsidRDefault="00260C6A" w:rsidP="00260C6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60C6A" w:rsidRPr="00EA4832" w:rsidRDefault="00260C6A" w:rsidP="00260C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85747A" w:rsidRPr="009C54AE" w:rsidRDefault="0085747A" w:rsidP="00260C6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35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pomocy społecznej w profilaktyce następczej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60C6A" w:rsidP="003606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6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6067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48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6067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E742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83563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60C6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348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B19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A69E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77471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7747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projektowania oddziaływań profilaktycznych oraz metodologii badań pedagogicznych.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A2AED" w:rsidRDefault="008A2AE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A2AED" w:rsidRDefault="008A2AE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77471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77471B">
              <w:rPr>
                <w:rFonts w:ascii="Corbel" w:hAnsi="Corbel"/>
                <w:b w:val="0"/>
                <w:sz w:val="24"/>
                <w:szCs w:val="24"/>
              </w:rPr>
              <w:t xml:space="preserve">podstawowymi instytucjami pomocy społecznej, ich celami, zadaniami i podstawami funkcjonowania.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modelami o koncepcjami oraz aksjologicznymi podstawami funkcjonowania instytucji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 xml:space="preserve"> pomocy społecznej –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sparcia, interwencji kryzysowej i uzupełniających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funkcje rodziny.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na temat zasobów pomocy społecznej i instrumentach oddziaływań profilaktycznych.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zasadami odpowiedzialności etycznej pracownika socjalnego i innych pracowników instytucji pomocy społecznej.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41"/>
        <w:gridCol w:w="1732"/>
      </w:tblGrid>
      <w:tr w:rsidR="0085747A" w:rsidRPr="009C54AE" w:rsidTr="00260C6A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6067F" w:rsidRDefault="0085747A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6067F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gridSpan w:val="2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yjaśni rolę i zadania podstawowych instytucji pomocy społecznej, realizujących zadania w zakresie profilaktyki. </w:t>
            </w:r>
          </w:p>
        </w:tc>
        <w:tc>
          <w:tcPr>
            <w:tcW w:w="1732" w:type="dxa"/>
          </w:tcPr>
          <w:p w:rsidR="009938FF" w:rsidRDefault="00F51730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626BBD" w:rsidRPr="004B09E3" w:rsidRDefault="00626BBD" w:rsidP="00260C6A">
            <w:pPr>
              <w:spacing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  <w:p w:rsidR="00DB196D" w:rsidRPr="004B09E3" w:rsidRDefault="00DB196D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strukturę polityki społecznej w Polsce w odniesieniu do obszaru prowadzonych oddziaływań i charakterystyki odbiorców tych działań. </w:t>
            </w:r>
          </w:p>
        </w:tc>
        <w:tc>
          <w:tcPr>
            <w:tcW w:w="1732" w:type="dxa"/>
          </w:tcPr>
          <w:p w:rsidR="009938FF" w:rsidRDefault="00F51730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53770E" w:rsidRPr="004B09E3" w:rsidRDefault="0053770E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aprojektuje zbiór działań  profilaktycznych w odniesieniu do wybranego problemu społecznego, które może realizować wybrana instytucja pomocy społecznej. </w:t>
            </w:r>
          </w:p>
        </w:tc>
        <w:tc>
          <w:tcPr>
            <w:tcW w:w="1732" w:type="dxa"/>
          </w:tcPr>
          <w:p w:rsidR="004169A9" w:rsidRDefault="00F51730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9938FF" w:rsidRDefault="004169A9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K_U09</w:t>
            </w:r>
          </w:p>
          <w:p w:rsidR="004B09E3" w:rsidRPr="004B09E3" w:rsidRDefault="004B09E3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260C6A">
        <w:trPr>
          <w:trHeight w:val="298"/>
        </w:trPr>
        <w:tc>
          <w:tcPr>
            <w:tcW w:w="1418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  <w:gridSpan w:val="2"/>
          </w:tcPr>
          <w:p w:rsidR="00A166CD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prawa regulujące funkcjonowanie instytucji pomocy społecznej. </w:t>
            </w:r>
          </w:p>
        </w:tc>
        <w:tc>
          <w:tcPr>
            <w:tcW w:w="1732" w:type="dxa"/>
          </w:tcPr>
          <w:p w:rsidR="00A166CD" w:rsidRDefault="004169A9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87043" w:rsidRPr="00487043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prowadzonych oddziaływań profilaktycznych, zachowa ostrożność w czasie analizowania poszczególnych zjawisk patologicznych.</w:t>
            </w:r>
          </w:p>
        </w:tc>
        <w:tc>
          <w:tcPr>
            <w:tcW w:w="1732" w:type="dxa"/>
          </w:tcPr>
          <w:p w:rsidR="009938FF" w:rsidRDefault="00487043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4B09E3" w:rsidRPr="004B09E3" w:rsidRDefault="004B09E3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Wyjaśnienie podstawowych pojęć: profilaktyka, profilaktyka następcza, pomoc społeczna.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71B">
              <w:rPr>
                <w:rFonts w:ascii="Corbel" w:hAnsi="Corbel"/>
                <w:sz w:val="24"/>
                <w:szCs w:val="24"/>
              </w:rPr>
              <w:t>Instytucje pomocy społecznej w Polsce ujęciu historycznym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5173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instytucji opieki do pomocy społecznej – kwestia pojęć czy realiów?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Aktualny system pomocy społecznej w Polsce- ogólne założenia.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Podmioty polityki społecznej. Samorząd terytorialny w pomocy społecznej.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Jednostki organizacyjne pomocy społecznej.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Instytucja pomocy społecznej – wsparcia, interwencji kryzysowej, uzupełniające funkcje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rodziny.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Formy opieki na dziećmi i rodziną. Formy opieki na rzecz osób starszych, niepełnosprawnych, przewlekle chorych.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Organizacje pozarządowe w pomocy społecznej.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w profilaktyce społecznej i następczej w odniesieniu do zadań instytucji pomocy społecznej.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48704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C62ED6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62ED6" w:rsidRPr="00C62ED6" w:rsidRDefault="00C542A5" w:rsidP="00C62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tywna ocena z przygotowanej pracy p</w:t>
            </w:r>
            <w:r w:rsidR="0036067F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ojektowej</w:t>
            </w:r>
            <w:r w:rsidR="00C62E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2ED6" w:rsidRPr="00C62ED6">
              <w:rPr>
                <w:rFonts w:ascii="Corbel" w:hAnsi="Corbel"/>
                <w:szCs w:val="24"/>
              </w:rPr>
              <w:t xml:space="preserve"> </w:t>
            </w:r>
            <w:r w:rsidR="00C62ED6" w:rsidRPr="00C62ED6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C62ED6" w:rsidRPr="00260C6A" w:rsidRDefault="00C62ED6" w:rsidP="009C54A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B73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60C6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3482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626BBD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3348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3482F" w:rsidRDefault="0033482F" w:rsidP="003348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82F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3482F" w:rsidRPr="0033482F" w:rsidRDefault="0033482F" w:rsidP="003348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projektowej</w:t>
            </w:r>
          </w:p>
          <w:p w:rsidR="0033482F" w:rsidRPr="009C54AE" w:rsidRDefault="0033482F" w:rsidP="003348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82F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3482F" w:rsidRDefault="0033482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3482F" w:rsidRDefault="00626BB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3482F" w:rsidRDefault="00626BB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33482F" w:rsidRPr="009C54AE" w:rsidRDefault="0033482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B09E3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B09E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260C6A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260C6A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5752C1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21A20" w:rsidRDefault="00C21A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C21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Wybrane fragmenty z następujących pozycji:</w:t>
            </w:r>
          </w:p>
          <w:p w:rsidR="005752C1" w:rsidRPr="00C21A20" w:rsidRDefault="005752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</w:p>
          <w:p w:rsidR="005752C1" w:rsidRPr="0036067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Bojanowska E., Chaczko K., Krzyszkowski J., Zdebska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Pomoc społeczna. Idea-rozwój-instytucje,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2022.</w:t>
            </w:r>
          </w:p>
          <w:p w:rsidR="005752C1" w:rsidRPr="009C54AE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Opole 2005.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Kaźmierczak T., Łuczyńska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1998.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Maciejko W.,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Instytucje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postpenitencjarna w sektorze ekonomii społecznej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A.Witkowska-Paleń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społeczna w działaniu. Wybrane zagadnienia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2016.</w:t>
            </w:r>
          </w:p>
          <w:p w:rsidR="005752C1" w:rsidRPr="0036067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 przemocą jako odbiorca wsparcia asystenta rodziny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A.Witkowska-Paleń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 w rodzinie. Pomoc, interwencja, wsparcie społeczn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e, Tychy 2016.</w:t>
            </w:r>
          </w:p>
          <w:p w:rsidR="005752C1" w:rsidRPr="0036067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Miejsce podmiotów reintegracyjnych (zatrudnienia socjalnego)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sektorze ekonomii społecznej powiatu janowskiego. Klub Integracji Społecznej w Janowie Lubelskim- edycja II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2016r.,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Janów Lubelski 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2016r.</w:t>
            </w:r>
          </w:p>
          <w:p w:rsidR="0019669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0" w:name="_GoBack"/>
            <w:bookmarkEnd w:id="0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Zatrudnienie socjalne. Trwała instytucja w systemie pomocy i wsparcia dla osób zagrożonych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Janów Lubelski 2015.</w:t>
            </w:r>
          </w:p>
          <w:p w:rsidR="005752C1" w:rsidRPr="009C54AE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5752C1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752C1" w:rsidRDefault="005752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752C1" w:rsidRPr="0019669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Bielecka E. (red.),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 Białystok 2006.</w:t>
            </w:r>
          </w:p>
          <w:p w:rsidR="005752C1" w:rsidRPr="0019669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Doliński A., Gajewska G., Rewińska E.,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Teoretyczno-metodyczne aspekty korekcji zachowań :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programy profilaktyczne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Zielona Góra 2004.</w:t>
            </w:r>
          </w:p>
          <w:p w:rsidR="005752C1" w:rsidRPr="0019669F" w:rsidRDefault="005752C1" w:rsidP="005752C1">
            <w:pPr>
              <w:spacing w:after="0"/>
              <w:jc w:val="both"/>
              <w:rPr>
                <w:sz w:val="24"/>
                <w:szCs w:val="24"/>
              </w:rPr>
            </w:pPr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 xml:space="preserve">Szpringer M., </w:t>
            </w:r>
            <w:r w:rsidRPr="0019669F">
              <w:rPr>
                <w:rFonts w:ascii="Corbel" w:hAnsi="Corbel"/>
                <w:i/>
                <w:color w:val="000000"/>
                <w:sz w:val="24"/>
                <w:szCs w:val="24"/>
              </w:rPr>
              <w:t>Profilaktyka społeczna : rodzina, szkoła, środowisko lokalne</w:t>
            </w:r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>, Kielce 2004.</w:t>
            </w:r>
          </w:p>
          <w:p w:rsidR="00132372" w:rsidRPr="00D2744B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Szymańska J.,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Warszawa 2002.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079" w:rsidRDefault="00E50079" w:rsidP="00C16ABF">
      <w:pPr>
        <w:spacing w:after="0" w:line="240" w:lineRule="auto"/>
      </w:pPr>
      <w:r>
        <w:separator/>
      </w:r>
    </w:p>
  </w:endnote>
  <w:endnote w:type="continuationSeparator" w:id="1">
    <w:p w:rsidR="00E50079" w:rsidRDefault="00E500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079" w:rsidRDefault="00E50079" w:rsidP="00C16ABF">
      <w:pPr>
        <w:spacing w:after="0" w:line="240" w:lineRule="auto"/>
      </w:pPr>
      <w:r>
        <w:separator/>
      </w:r>
    </w:p>
  </w:footnote>
  <w:footnote w:type="continuationSeparator" w:id="1">
    <w:p w:rsidR="00E50079" w:rsidRDefault="00E5007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F0F"/>
    <w:multiLevelType w:val="multilevel"/>
    <w:tmpl w:val="D674E0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CAB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2D6F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E7428"/>
    <w:rsid w:val="000F1C57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36F9"/>
    <w:rsid w:val="0024028F"/>
    <w:rsid w:val="00244ABC"/>
    <w:rsid w:val="00260C6A"/>
    <w:rsid w:val="00281FF2"/>
    <w:rsid w:val="002857DE"/>
    <w:rsid w:val="00286991"/>
    <w:rsid w:val="00291567"/>
    <w:rsid w:val="002A22BF"/>
    <w:rsid w:val="002A2389"/>
    <w:rsid w:val="002A2C50"/>
    <w:rsid w:val="002A671D"/>
    <w:rsid w:val="002B4D55"/>
    <w:rsid w:val="002B5EA0"/>
    <w:rsid w:val="002B6119"/>
    <w:rsid w:val="002B6FFE"/>
    <w:rsid w:val="002C1F06"/>
    <w:rsid w:val="002C483C"/>
    <w:rsid w:val="002D3375"/>
    <w:rsid w:val="002D711F"/>
    <w:rsid w:val="002D73D4"/>
    <w:rsid w:val="002F02A3"/>
    <w:rsid w:val="002F4ABE"/>
    <w:rsid w:val="003018BA"/>
    <w:rsid w:val="0030395F"/>
    <w:rsid w:val="00305C92"/>
    <w:rsid w:val="0030706D"/>
    <w:rsid w:val="003151C5"/>
    <w:rsid w:val="00324316"/>
    <w:rsid w:val="003343CF"/>
    <w:rsid w:val="0033482F"/>
    <w:rsid w:val="00346FE9"/>
    <w:rsid w:val="0034759A"/>
    <w:rsid w:val="003503F6"/>
    <w:rsid w:val="003530DD"/>
    <w:rsid w:val="003606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69A9"/>
    <w:rsid w:val="0042244A"/>
    <w:rsid w:val="00423499"/>
    <w:rsid w:val="0042745A"/>
    <w:rsid w:val="00431D5C"/>
    <w:rsid w:val="004362C6"/>
    <w:rsid w:val="00437FA2"/>
    <w:rsid w:val="00445970"/>
    <w:rsid w:val="0045729E"/>
    <w:rsid w:val="0045760A"/>
    <w:rsid w:val="00461EFC"/>
    <w:rsid w:val="004652C2"/>
    <w:rsid w:val="004706D1"/>
    <w:rsid w:val="00471326"/>
    <w:rsid w:val="0047598D"/>
    <w:rsid w:val="004840FD"/>
    <w:rsid w:val="00487043"/>
    <w:rsid w:val="00490F7D"/>
    <w:rsid w:val="00491678"/>
    <w:rsid w:val="00493023"/>
    <w:rsid w:val="004968E2"/>
    <w:rsid w:val="004A3EEA"/>
    <w:rsid w:val="004A4D1F"/>
    <w:rsid w:val="004B09E3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752C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BBD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0D8F"/>
    <w:rsid w:val="006D6139"/>
    <w:rsid w:val="006E5D65"/>
    <w:rsid w:val="006F1282"/>
    <w:rsid w:val="006F1FBC"/>
    <w:rsid w:val="006F31E2"/>
    <w:rsid w:val="006F381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2C9D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3563"/>
    <w:rsid w:val="00884922"/>
    <w:rsid w:val="00885F64"/>
    <w:rsid w:val="008917F9"/>
    <w:rsid w:val="008A2AED"/>
    <w:rsid w:val="008A45F7"/>
    <w:rsid w:val="008A69E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742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351E"/>
    <w:rsid w:val="00A155EE"/>
    <w:rsid w:val="00A166C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2709"/>
    <w:rsid w:val="00A97DE1"/>
    <w:rsid w:val="00AB053C"/>
    <w:rsid w:val="00AB737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E68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A20"/>
    <w:rsid w:val="00C26CB7"/>
    <w:rsid w:val="00C324C1"/>
    <w:rsid w:val="00C36992"/>
    <w:rsid w:val="00C542A5"/>
    <w:rsid w:val="00C56036"/>
    <w:rsid w:val="00C61DC5"/>
    <w:rsid w:val="00C62ED6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3F0A"/>
    <w:rsid w:val="00D104DB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B196D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650F"/>
    <w:rsid w:val="00E50079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730"/>
    <w:rsid w:val="00F526AF"/>
    <w:rsid w:val="00F617C3"/>
    <w:rsid w:val="00F63BA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5DC8D-2657-4F27-AE3C-7FE7E5898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1052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17</cp:revision>
  <cp:lastPrinted>2019-02-06T12:12:00Z</cp:lastPrinted>
  <dcterms:created xsi:type="dcterms:W3CDTF">2022-04-27T16:59:00Z</dcterms:created>
  <dcterms:modified xsi:type="dcterms:W3CDTF">2025-10-04T18:00:00Z</dcterms:modified>
</cp:coreProperties>
</file>